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F260" w14:textId="6C57C5FD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FORM B</w:t>
      </w:r>
    </w:p>
    <w:p w14:paraId="15AC92F0" w14:textId="7A18AA3F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INFORMATION REGARDING RESPONDENT,</w:t>
      </w:r>
      <w:r w:rsidR="00586BF8">
        <w:rPr>
          <w:b/>
          <w:lang w:val="en-US"/>
        </w:rPr>
        <w:br/>
      </w:r>
      <w:r w:rsidRPr="00205903">
        <w:rPr>
          <w:b/>
          <w:lang w:val="en-US"/>
        </w:rPr>
        <w:t>EQUITY MEMBERS, AND MAJOR NON-EQUITY MEMBERS</w:t>
      </w:r>
    </w:p>
    <w:p w14:paraId="188DB63D" w14:textId="77777777" w:rsidR="00CC362D" w:rsidRPr="0080142E" w:rsidRDefault="00CC362D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0F950CB8" w14:textId="7B766E93" w:rsidR="00CC362D" w:rsidRPr="00DA5B8E" w:rsidRDefault="00CC362D" w:rsidP="00571999">
      <w:pPr>
        <w:pStyle w:val="SH4Ashurst"/>
        <w:numPr>
          <w:ilvl w:val="3"/>
          <w:numId w:val="51"/>
        </w:numPr>
        <w:tabs>
          <w:tab w:val="clear" w:pos="1440"/>
          <w:tab w:val="left" w:pos="782"/>
        </w:tabs>
        <w:ind w:left="720"/>
        <w:rPr>
          <w:lang w:val="en-US"/>
        </w:rPr>
      </w:pPr>
      <w:r w:rsidRPr="00DA5B8E">
        <w:rPr>
          <w:lang w:val="en-US"/>
        </w:rPr>
        <w:t xml:space="preserve">The Respondent must submit one (1) PDF scanned copy of this </w:t>
      </w:r>
      <w:r w:rsidRPr="00A01C02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="00AA1841" w:rsidRPr="00AA1841">
        <w:rPr>
          <w:lang w:val="en-US"/>
        </w:rPr>
        <w:t xml:space="preserve"> </w:t>
      </w:r>
      <w:r w:rsidRPr="00AA1841">
        <w:rPr>
          <w:lang w:val="en-US"/>
        </w:rPr>
        <w:t>for</w:t>
      </w:r>
      <w:r w:rsidRPr="00DA5B8E">
        <w:rPr>
          <w:lang w:val="en-US"/>
        </w:rPr>
        <w:t xml:space="preserve"> the Respondent, each Equity Member, each Major Non-Equity Member, and any Financially Responsible Party, containing the applicable information, as follows:</w:t>
      </w:r>
    </w:p>
    <w:p w14:paraId="6415980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Respondent</w:t>
      </w:r>
    </w:p>
    <w:p w14:paraId="137448A8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the legal name of the Respondent. </w:t>
      </w:r>
    </w:p>
    <w:p w14:paraId="5EC3786D" w14:textId="1C2D5DCD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name is a "doing business as" or "DBA," identify underlying names. </w:t>
      </w:r>
    </w:p>
    <w:p w14:paraId="1DEA1FA1" w14:textId="77777777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Respondent entity has not been legally formed yet, state that a legal entity has not yet been created, provide a proposed name, if any, or a temporary name for the Respondent and describe the expected timing for creating a legal entity for Respondent. </w:t>
      </w:r>
    </w:p>
    <w:p w14:paraId="483A5177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a sole point of contact (a real person) and include the following information: name, title, address, telephone number, fax number, and email address. </w:t>
      </w:r>
    </w:p>
    <w:p w14:paraId="2B77272E" w14:textId="27D241FD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the legal name and nature of the Respondent and the state within which it was organized, or for Respondents that have not formed a legal entity yet, identify the proposed legal name and nature of the Respondent and the state within which the Respondent expects to organize the entity.</w:t>
      </w:r>
    </w:p>
    <w:p w14:paraId="1526DE3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Equity Members</w:t>
      </w:r>
    </w:p>
    <w:p w14:paraId="0F288B6D" w14:textId="77777777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Equity Member and for each such Equity Member, identify the entity's role and the entity's legal nature and state within which it was organized.</w:t>
      </w:r>
    </w:p>
    <w:p w14:paraId="21799018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Major Non-Equity Members</w:t>
      </w:r>
    </w:p>
    <w:p w14:paraId="4F99A4BC" w14:textId="77777777" w:rsidR="00CC362D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Major Non-Equity Member and for each such Major Non-Equity Member, identify the entity's role and the entity's legal nature and state within which it was organized.</w:t>
      </w:r>
    </w:p>
    <w:p w14:paraId="1E654819" w14:textId="77777777" w:rsidR="00CC23CE" w:rsidRDefault="00CC23CE" w:rsidP="00CC23CE">
      <w:pPr>
        <w:pStyle w:val="SH5Ashurst"/>
        <w:rPr>
          <w:b/>
          <w:bCs/>
          <w:lang w:val="en-US"/>
        </w:rPr>
      </w:pPr>
      <w:r w:rsidRPr="00CC23CE">
        <w:rPr>
          <w:b/>
          <w:bCs/>
          <w:lang w:val="en-US"/>
        </w:rPr>
        <w:t xml:space="preserve">Financially Responsible Party </w:t>
      </w:r>
    </w:p>
    <w:p w14:paraId="6DE2CF01" w14:textId="006665AD" w:rsidR="00CC23CE" w:rsidRPr="0080142E" w:rsidRDefault="00CC23CE" w:rsidP="00CC23CE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each </w:t>
      </w:r>
      <w:r w:rsidRPr="00CC23CE">
        <w:rPr>
          <w:lang w:val="en-US"/>
        </w:rPr>
        <w:t xml:space="preserve">Financially Responsible Party </w:t>
      </w:r>
      <w:r w:rsidRPr="0080142E">
        <w:rPr>
          <w:lang w:val="en-US"/>
        </w:rPr>
        <w:t xml:space="preserve">and for each such </w:t>
      </w:r>
      <w:r w:rsidRPr="00CC23CE">
        <w:rPr>
          <w:lang w:val="en-US"/>
        </w:rPr>
        <w:t>Financially Responsible Party</w:t>
      </w:r>
      <w:r w:rsidRPr="0080142E">
        <w:rPr>
          <w:lang w:val="en-US"/>
        </w:rPr>
        <w:t>, identify the entity's role and the entity's legal nature and state within which it was organized.</w:t>
      </w:r>
    </w:p>
    <w:p w14:paraId="5451AD18" w14:textId="31127AB5" w:rsidR="00CC362D" w:rsidRPr="00205903" w:rsidRDefault="00CC362D" w:rsidP="00DA5B8E">
      <w:pPr>
        <w:pStyle w:val="SH4Ashurst"/>
        <w:tabs>
          <w:tab w:val="clear" w:pos="1440"/>
          <w:tab w:val="left" w:pos="782"/>
        </w:tabs>
        <w:ind w:left="720"/>
        <w:rPr>
          <w:lang w:val="en-US"/>
        </w:rPr>
      </w:pPr>
      <w:r w:rsidRPr="00A01C02">
        <w:rPr>
          <w:u w:val="single"/>
          <w:lang w:val="en-US"/>
        </w:rPr>
        <w:lastRenderedPageBreak/>
        <w:t>Form</w:t>
      </w:r>
      <w:r w:rsidRPr="00F271D7">
        <w:rPr>
          <w:u w:val="single"/>
          <w:lang w:val="en-US"/>
        </w:rPr>
        <w:t xml:space="preserve"> </w:t>
      </w:r>
      <w:r w:rsidR="00AA1841">
        <w:rPr>
          <w:u w:val="single"/>
          <w:lang w:val="en-US"/>
        </w:rPr>
        <w:t>B</w:t>
      </w:r>
      <w:r w:rsidR="00F271D7" w:rsidRPr="00F271D7">
        <w:rPr>
          <w:lang w:val="en-US"/>
        </w:rPr>
        <w:t xml:space="preserve"> </w:t>
      </w:r>
      <w:r w:rsidRPr="00205903">
        <w:rPr>
          <w:lang w:val="en-US"/>
        </w:rPr>
        <w:t>shall be signed by the Respondent Representative for the Respondent, or in the case of an Equity Member, an Major Non-Equity Member, or a Financially Responsible Party, an authorized Representative of such entity.</w:t>
      </w:r>
    </w:p>
    <w:p w14:paraId="44A74EE3" w14:textId="77777777" w:rsidR="00DA5B8E" w:rsidRPr="0080142E" w:rsidRDefault="00DA5B8E" w:rsidP="00B70F56">
      <w:pPr>
        <w:pStyle w:val="B12Ashurst"/>
        <w:rPr>
          <w:lang w:val="en-US"/>
        </w:rPr>
      </w:pPr>
      <w:r w:rsidRPr="0080142E">
        <w:rPr>
          <w:lang w:val="en-US"/>
        </w:rPr>
        <w:br w:type="page"/>
      </w:r>
    </w:p>
    <w:p w14:paraId="73660FB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lastRenderedPageBreak/>
        <w:t>Name of Respondent:___________________________________________</w:t>
      </w:r>
    </w:p>
    <w:p w14:paraId="2D74D996" w14:textId="17C5C851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Entity (check one box for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, as applicable):</w:t>
      </w:r>
    </w:p>
    <w:p w14:paraId="76CC12B3" w14:textId="77777777" w:rsidR="00CC362D" w:rsidRPr="0080142E" w:rsidRDefault="00000000" w:rsidP="00586BF8">
      <w:pPr>
        <w:pStyle w:val="NormalAshurst"/>
        <w:rPr>
          <w:lang w:val="en-US"/>
        </w:rPr>
      </w:pPr>
      <w:sdt>
        <w:sdtPr>
          <w:rPr>
            <w:lang w:val="en-US"/>
          </w:rPr>
          <w:id w:val="-85773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Respondent; </w:t>
      </w:r>
      <w:sdt>
        <w:sdtPr>
          <w:rPr>
            <w:lang w:val="en-US"/>
          </w:rPr>
          <w:id w:val="-1102484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Equity Member; </w:t>
      </w:r>
      <w:sdt>
        <w:sdtPr>
          <w:rPr>
            <w:lang w:val="en-US"/>
          </w:rPr>
          <w:id w:val="1458289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Contractor; </w:t>
      </w:r>
      <w:sdt>
        <w:sdtPr>
          <w:rPr>
            <w:lang w:val="en-US"/>
          </w:rPr>
          <w:id w:val="-1062020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the Lead Designer; </w:t>
      </w:r>
      <w:sdt>
        <w:sdtPr>
          <w:rPr>
            <w:lang w:val="en-US"/>
          </w:rPr>
          <w:id w:val="-6890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Operations &amp; Maintenance Firm; or </w:t>
      </w:r>
      <w:sdt>
        <w:sdtPr>
          <w:rPr>
            <w:lang w:val="en-US"/>
          </w:rPr>
          <w:id w:val="1479419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Financially Responsible Party for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p w14:paraId="3EFED6A2" w14:textId="01432AE3" w:rsidR="00CC362D" w:rsidRPr="0080142E" w:rsidRDefault="00CC362D" w:rsidP="00CC23CE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  <w:r w:rsidR="00CC23CE">
        <w:rPr>
          <w:lang w:val="en-US"/>
        </w:rPr>
        <w:t xml:space="preserve"> </w:t>
      </w:r>
      <w:r w:rsidRPr="0080142E">
        <w:rPr>
          <w:lang w:val="en-US"/>
        </w:rPr>
        <w:t>____________________________________________</w:t>
      </w:r>
    </w:p>
    <w:p w14:paraId="3AB19206" w14:textId="4C046A68" w:rsidR="00CC23CE" w:rsidRPr="0080142E" w:rsidRDefault="00CC23CE" w:rsidP="00CC23CE">
      <w:pPr>
        <w:pStyle w:val="NormalAshurst"/>
        <w:rPr>
          <w:lang w:val="en-US"/>
        </w:rPr>
      </w:pPr>
      <w:r>
        <w:rPr>
          <w:lang w:val="en-US"/>
        </w:rPr>
        <w:t>Anticipate</w:t>
      </w:r>
      <w:r w:rsidR="006B3A5F">
        <w:rPr>
          <w:lang w:val="en-US"/>
        </w:rPr>
        <w:t>d</w:t>
      </w:r>
      <w:r>
        <w:rPr>
          <w:lang w:val="en-US"/>
        </w:rPr>
        <w:t xml:space="preserve"> equity interest in the </w:t>
      </w:r>
      <w:r w:rsidR="006B3A5F">
        <w:rPr>
          <w:lang w:val="en-US"/>
        </w:rPr>
        <w:t>Respondent (if applicable)</w:t>
      </w:r>
      <w:r w:rsidRPr="0080142E">
        <w:rPr>
          <w:lang w:val="en-US"/>
        </w:rPr>
        <w:t>:</w:t>
      </w:r>
      <w:r>
        <w:rPr>
          <w:lang w:val="en-US"/>
        </w:rPr>
        <w:t xml:space="preserve"> </w:t>
      </w:r>
      <w:r w:rsidRPr="0080142E">
        <w:rPr>
          <w:lang w:val="en-US"/>
        </w:rPr>
        <w:t>_________________________</w:t>
      </w:r>
    </w:p>
    <w:p w14:paraId="517CD506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Year Established:____________</w:t>
      </w:r>
      <w:r w:rsidRPr="0080142E">
        <w:rPr>
          <w:lang w:val="en-US"/>
        </w:rPr>
        <w:tab/>
        <w:t>State of Organization:____________________</w:t>
      </w:r>
    </w:p>
    <w:p w14:paraId="3D052EA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Federal Tax ID No. (if applicable):__________________</w:t>
      </w:r>
    </w:p>
    <w:p w14:paraId="0ADBB6F4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Telephone No.:_________________________</w:t>
      </w:r>
    </w:p>
    <w:p w14:paraId="2A0672E7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North American Industry Classification Code (if applicable): ____________________</w:t>
      </w:r>
    </w:p>
    <w:p w14:paraId="5472CD9A" w14:textId="5B3845F9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Official Representative Executing this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</w:p>
    <w:p w14:paraId="534663F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Individual's Title:____________________________________</w:t>
      </w:r>
    </w:p>
    <w:p w14:paraId="4E74C39B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Email Address:______________________________________</w:t>
      </w:r>
    </w:p>
    <w:p w14:paraId="7080EDD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Type of Business Organization (check one):</w:t>
      </w:r>
    </w:p>
    <w:p w14:paraId="1D315DD3" w14:textId="20627E04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1627887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5B8E" w:rsidRPr="0080142E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Corporation</w:t>
      </w:r>
    </w:p>
    <w:p w14:paraId="09E91FED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33916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Partnership</w:t>
      </w:r>
    </w:p>
    <w:p w14:paraId="4F7A8A62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997621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Joint Venture</w:t>
      </w:r>
    </w:p>
    <w:p w14:paraId="2B1BAFCA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1506050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Limited Liability Company</w:t>
      </w:r>
    </w:p>
    <w:p w14:paraId="60339838" w14:textId="77777777" w:rsidR="00CC362D" w:rsidRPr="0080142E" w:rsidRDefault="00000000" w:rsidP="00DA5B8E">
      <w:pPr>
        <w:pStyle w:val="B12Ashurst"/>
        <w:rPr>
          <w:lang w:val="en-US"/>
        </w:rPr>
      </w:pPr>
      <w:sdt>
        <w:sdtPr>
          <w:rPr>
            <w:lang w:val="en-US"/>
          </w:rPr>
          <w:id w:val="7904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Other: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tbl>
      <w:tblPr>
        <w:tblStyle w:val="TableGrid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8505"/>
      </w:tblGrid>
      <w:tr w:rsidR="00CC23CE" w:rsidRPr="0080142E" w14:paraId="32F6885B" w14:textId="77777777" w:rsidTr="00CC23CE">
        <w:tc>
          <w:tcPr>
            <w:tcW w:w="8505" w:type="dxa"/>
          </w:tcPr>
          <w:p w14:paraId="25150892" w14:textId="6EE67FC4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Business Address:____________________________________________________</w:t>
            </w:r>
          </w:p>
        </w:tc>
      </w:tr>
      <w:tr w:rsidR="00CC23CE" w:rsidRPr="0080142E" w14:paraId="402A4A37" w14:textId="77777777" w:rsidTr="00CC23CE">
        <w:tc>
          <w:tcPr>
            <w:tcW w:w="8505" w:type="dxa"/>
          </w:tcPr>
          <w:p w14:paraId="5D3B1F3D" w14:textId="1BC07D8A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Headquarters: _______________________________________________________</w:t>
            </w:r>
          </w:p>
        </w:tc>
      </w:tr>
      <w:tr w:rsidR="00CC23CE" w:rsidRPr="0080142E" w14:paraId="4273098A" w14:textId="77777777" w:rsidTr="00CC23CE">
        <w:tc>
          <w:tcPr>
            <w:tcW w:w="8505" w:type="dxa"/>
          </w:tcPr>
          <w:p w14:paraId="63D3766C" w14:textId="13FE9562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 xml:space="preserve">Office Working on </w:t>
            </w:r>
            <w:r>
              <w:rPr>
                <w:lang w:val="en-US"/>
              </w:rPr>
              <w:t>the</w:t>
            </w:r>
            <w:r w:rsidRPr="0080142E">
              <w:rPr>
                <w:lang w:val="en-US"/>
              </w:rPr>
              <w:t xml:space="preserve"> Project:___________________________________________</w:t>
            </w:r>
          </w:p>
        </w:tc>
      </w:tr>
      <w:tr w:rsidR="00CC23CE" w:rsidRPr="0080142E" w14:paraId="2CBBB43F" w14:textId="77777777" w:rsidTr="00CC23CE">
        <w:tc>
          <w:tcPr>
            <w:tcW w:w="8505" w:type="dxa"/>
          </w:tcPr>
          <w:p w14:paraId="4358477F" w14:textId="28B57E3C" w:rsidR="00CC23CE" w:rsidRPr="0080142E" w:rsidRDefault="00CC23CE" w:rsidP="00CC23CE">
            <w:pPr>
              <w:pStyle w:val="NormalAshurst"/>
              <w:jc w:val="left"/>
              <w:rPr>
                <w:lang w:val="en-US"/>
              </w:rPr>
            </w:pPr>
            <w:r w:rsidRPr="0080142E">
              <w:rPr>
                <w:lang w:val="en-US"/>
              </w:rPr>
              <w:t>Contact Telephone Number:____________________________________________</w:t>
            </w:r>
          </w:p>
        </w:tc>
      </w:tr>
    </w:tbl>
    <w:p w14:paraId="37FE97F3" w14:textId="77777777" w:rsidR="00CC362D" w:rsidRPr="0080142E" w:rsidRDefault="00CC362D" w:rsidP="00DA5B8E">
      <w:pPr>
        <w:pStyle w:val="NormalAshurst"/>
        <w:rPr>
          <w:lang w:val="en-US"/>
        </w:rPr>
      </w:pPr>
    </w:p>
    <w:p w14:paraId="0C60D947" w14:textId="2959C336" w:rsidR="009A4548" w:rsidRPr="00205903" w:rsidRDefault="00CC362D" w:rsidP="00AA1841">
      <w:pPr>
        <w:pStyle w:val="NormalAshurst"/>
        <w:jc w:val="center"/>
        <w:rPr>
          <w:lang w:val="en-US"/>
        </w:rPr>
      </w:pPr>
      <w:r w:rsidRPr="0080142E">
        <w:rPr>
          <w:lang w:val="en-US"/>
        </w:rPr>
        <w:t>[</w:t>
      </w:r>
      <w:r w:rsidRPr="0080142E">
        <w:rPr>
          <w:i/>
          <w:iCs/>
          <w:lang w:val="en-US"/>
        </w:rPr>
        <w:t>Please make additional copies of this form as needed.</w:t>
      </w:r>
      <w:r w:rsidRPr="0080142E">
        <w:rPr>
          <w:lang w:val="en-US"/>
        </w:rPr>
        <w:t>]</w:t>
      </w:r>
    </w:p>
    <w:sectPr w:rsidR="009A4548" w:rsidRPr="00205903" w:rsidSect="00F11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C464" w14:textId="77777777" w:rsidR="004703F0" w:rsidRPr="00312035" w:rsidRDefault="004703F0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0B5EB480" w14:textId="77777777" w:rsidR="004703F0" w:rsidRPr="00312035" w:rsidRDefault="004703F0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568EAC6E" w14:textId="77777777" w:rsidR="004703F0" w:rsidRPr="00312035" w:rsidRDefault="004703F0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334C6BAE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AA1841">
            <w:t>EUS\</w:t>
          </w:r>
          <w:proofErr w:type="spellStart"/>
          <w:r w:rsidR="00AA1841">
            <w:t>MLYNDO</w:t>
          </w:r>
          <w:proofErr w:type="spellEnd"/>
          <w:r w:rsidR="00AA1841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9031" w:type="dxa"/>
      <w:tblLook w:val="04A0" w:firstRow="1" w:lastRow="0" w:firstColumn="1" w:lastColumn="0" w:noHBand="0" w:noVBand="1"/>
    </w:tblPr>
    <w:tblGrid>
      <w:gridCol w:w="3962"/>
      <w:gridCol w:w="1441"/>
      <w:gridCol w:w="3628"/>
    </w:tblGrid>
    <w:tr w:rsidR="00F1183E" w:rsidRPr="00822BDC" w14:paraId="3097F75D" w14:textId="77777777" w:rsidTr="00497C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1440" w:type="dxa"/>
        </w:tcPr>
        <w:p w14:paraId="39EC9F02" w14:textId="44EB9974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AA1841">
            <w:rPr>
              <w:sz w:val="18"/>
              <w:szCs w:val="18"/>
            </w:rPr>
            <w:t>B</w:t>
          </w:r>
        </w:p>
      </w:tc>
      <w:tc>
        <w:tcPr>
          <w:tcW w:w="3628" w:type="dxa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497C3A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1441" w:type="dxa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3627" w:type="dxa"/>
        </w:tcPr>
        <w:p w14:paraId="6D5FB046" w14:textId="3ED30C69" w:rsidR="00F1183E" w:rsidRPr="00822BDC" w:rsidRDefault="006D2ADF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August 15, 2025</w:t>
          </w:r>
        </w:p>
      </w:tc>
    </w:tr>
    <w:tr w:rsidR="00F1183E" w:rsidRPr="00822BDC" w14:paraId="0336F2A1" w14:textId="77777777" w:rsidTr="00497C3A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3" w:type="dxa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1441" w:type="dxa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3627" w:type="dxa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09022918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AA1841">
            <w:t>EUS\</w:t>
          </w:r>
          <w:proofErr w:type="spellStart"/>
          <w:r w:rsidR="00AA1841">
            <w:t>MLYNDO</w:t>
          </w:r>
          <w:proofErr w:type="spellEnd"/>
          <w:r w:rsidR="00AA1841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AA172" w14:textId="77777777" w:rsidR="004703F0" w:rsidRPr="001401F4" w:rsidRDefault="004703F0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459D5D56" w14:textId="77777777" w:rsidR="004703F0" w:rsidRPr="001401F4" w:rsidRDefault="004703F0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7C27E265" w14:textId="77777777" w:rsidR="004703F0" w:rsidRPr="00312035" w:rsidRDefault="004703F0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05B" w14:textId="77777777" w:rsidR="00822BDC" w:rsidRDefault="00822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CC7B" w14:textId="77777777" w:rsidR="00822BDC" w:rsidRPr="00CC362D" w:rsidRDefault="00822BDC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F890" w14:textId="77777777" w:rsidR="00822BDC" w:rsidRDefault="00822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569B3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360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43B1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0C47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3F0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0865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36918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1841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BC432AA35F44AF330E24F16E2C1B" ma:contentTypeVersion="4" ma:contentTypeDescription="Create a new document." ma:contentTypeScope="" ma:versionID="d71139a9d3ea84d559ef0ea7da572085">
  <xsd:schema xmlns:xsd="http://www.w3.org/2001/XMLSchema" xmlns:xs="http://www.w3.org/2001/XMLSchema" xmlns:p="http://schemas.microsoft.com/office/2006/metadata/properties" xmlns:ns2="4cdd0416-48b0-47e8-b8c5-63e37ecd9e7c" targetNamespace="http://schemas.microsoft.com/office/2006/metadata/properties" ma:root="true" ma:fieldsID="ad7775665dd60110dac239bf3aa272be" ns2:_="">
    <xsd:import namespace="4cdd0416-48b0-47e8-b8c5-63e37ecd9e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d0416-48b0-47e8-b8c5-63e37ecd9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911A5-AFD1-4AD8-B88D-E965EA6F7AE2}"/>
</file>

<file path=customXml/itemProps4.xml><?xml version="1.0" encoding="utf-8"?>
<ds:datastoreItem xmlns:ds="http://schemas.openxmlformats.org/officeDocument/2006/customXml" ds:itemID="{695E2983-F64E-47E0-8FFC-18DA54CD3A67}"/>
</file>

<file path=customXml/itemProps5.xml><?xml version="1.0" encoding="utf-8"?>
<ds:datastoreItem xmlns:ds="http://schemas.openxmlformats.org/officeDocument/2006/customXml" ds:itemID="{E2BD98FB-0CE0-4006-97C3-57DE2FE226A3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2</cp:revision>
  <cp:lastPrinted>2025-08-07T21:51:00Z</cp:lastPrinted>
  <dcterms:created xsi:type="dcterms:W3CDTF">2025-08-14T22:57:00Z</dcterms:created>
  <dcterms:modified xsi:type="dcterms:W3CDTF">2025-08-14T22:57:00Z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ContentTypeId">
    <vt:lpwstr>0x010100BF62BC432AA35F44AF330E24F16E2C1B</vt:lpwstr>
  </property>
</Properties>
</file>